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E9" w:rsidRDefault="003565E9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3565E9" w:rsidRDefault="003565E9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right"/>
        <w:outlineLvl w:val="3"/>
        <w:rPr>
          <w:sz w:val="28"/>
          <w:szCs w:val="28"/>
        </w:rPr>
      </w:pPr>
    </w:p>
    <w:p w:rsidR="003565E9" w:rsidRDefault="003565E9" w:rsidP="00CC24E9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Запланировано расходов на муниципальные программы</w:t>
      </w:r>
    </w:p>
    <w:p w:rsidR="003565E9" w:rsidRDefault="003565E9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в 2018 год  согласно паспортов</w:t>
      </w:r>
      <w:bookmarkStart w:id="0" w:name="_GoBack"/>
      <w:bookmarkEnd w:id="0"/>
    </w:p>
    <w:p w:rsidR="003565E9" w:rsidRPr="002C4E7C" w:rsidRDefault="003565E9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</w:p>
    <w:tbl>
      <w:tblPr>
        <w:tblW w:w="0" w:type="auto"/>
        <w:tblInd w:w="93" w:type="dxa"/>
        <w:tblLook w:val="0000"/>
      </w:tblPr>
      <w:tblGrid>
        <w:gridCol w:w="520"/>
        <w:gridCol w:w="3394"/>
        <w:gridCol w:w="1424"/>
        <w:gridCol w:w="1371"/>
        <w:gridCol w:w="1454"/>
        <w:gridCol w:w="1315"/>
      </w:tblGrid>
      <w:tr w:rsidR="003565E9" w:rsidRPr="000E2224" w:rsidTr="0030349C">
        <w:trPr>
          <w:trHeight w:val="27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tbRlV"/>
            <w:vAlign w:val="center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Наименование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По паспорту                     2018</w:t>
            </w:r>
            <w:r w:rsidRPr="000E2224">
              <w:rPr>
                <w:i/>
                <w:color w:val="000000"/>
              </w:rPr>
              <w:t xml:space="preserve"> год,</w:t>
            </w:r>
            <w:r w:rsidRPr="000E2224">
              <w:rPr>
                <w:i/>
                <w:color w:val="000000"/>
              </w:rPr>
              <w:br/>
              <w:t>всего</w:t>
            </w:r>
          </w:p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тыс.руб.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в том числе</w:t>
            </w:r>
          </w:p>
        </w:tc>
      </w:tr>
      <w:tr w:rsidR="003565E9" w:rsidRPr="000E2224" w:rsidTr="0030349C">
        <w:trPr>
          <w:trHeight w:val="81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565E9" w:rsidRPr="000E2224" w:rsidRDefault="003565E9" w:rsidP="0030349C">
            <w:pPr>
              <w:rPr>
                <w:i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Pr="000E2224" w:rsidRDefault="003565E9" w:rsidP="0030349C">
            <w:pPr>
              <w:rPr>
                <w:i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Pr="000E2224" w:rsidRDefault="003565E9" w:rsidP="0030349C">
            <w:pPr>
              <w:rPr>
                <w:i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</w:p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</w:p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65E9" w:rsidRPr="000E2224" w:rsidRDefault="003565E9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средства федер. бюджета</w:t>
            </w:r>
          </w:p>
        </w:tc>
      </w:tr>
      <w:tr w:rsidR="003565E9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«Развитие образования Холмогорского </w:t>
            </w:r>
            <w:r>
              <w:t>муниципаль-ного района на 2017-2021</w:t>
            </w:r>
            <w:r w:rsidRPr="00392F85"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608 623,2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159 848,7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448 774,5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«Развитие </w:t>
            </w:r>
            <w:r>
              <w:t>культурного потенциала Холмогорского муниципального района на 2017-2021</w:t>
            </w:r>
            <w:r w:rsidRPr="00392F85"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11 739,7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1 804,0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9 935,7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«Защита населения </w:t>
            </w:r>
            <w:r>
              <w:t>от чрезвычайных ситуаций природного и техногенного характера</w:t>
            </w:r>
            <w:r w:rsidRPr="00392F85">
              <w:t>, обеспечение пожарной безопасности и безопасности людей на водных объектах</w:t>
            </w:r>
            <w:r>
              <w:t>, на территории муниципального образования «Холмогорский муниципальный район»</w:t>
            </w:r>
            <w:r w:rsidRPr="00392F85">
              <w:t xml:space="preserve"> на 201</w:t>
            </w:r>
            <w:r>
              <w:t>7-2021</w:t>
            </w:r>
            <w:r w:rsidRPr="00392F85"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 xml:space="preserve">«Развитие сельского хозяйства Холмогорского </w:t>
            </w:r>
            <w:r>
              <w:t>муниципаль-ного района на 2017-2021</w:t>
            </w:r>
            <w:r w:rsidRPr="00392F85"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9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«Устойчивое развитие сельских террито</w:t>
            </w:r>
            <w:r>
              <w:t>рий Холмогорского района на 2018-2020</w:t>
            </w:r>
            <w:r w:rsidRPr="00392F85"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«Обеспечение жильем моло</w:t>
            </w:r>
            <w:r>
              <w:t>-</w:t>
            </w:r>
            <w:r w:rsidRPr="00392F85">
              <w:t xml:space="preserve">дых семей Холмогорского </w:t>
            </w:r>
            <w:r>
              <w:t>муниципального района (2017-2020</w:t>
            </w:r>
            <w:r w:rsidRPr="00392F85">
              <w:t xml:space="preserve"> годы)»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«Развитие территориального общественного самоуправ</w:t>
            </w:r>
            <w:r>
              <w:t>-</w:t>
            </w:r>
            <w:r w:rsidRPr="00392F85">
              <w:t xml:space="preserve">ления в Холмогорском </w:t>
            </w:r>
            <w:r>
              <w:t>муниципальном районе (2017-2020</w:t>
            </w:r>
            <w:r w:rsidRPr="00392F85">
              <w:t xml:space="preserve"> годы</w:t>
            </w:r>
            <w:r>
              <w:t>)</w:t>
            </w:r>
            <w:r w:rsidRPr="00392F85"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«Физическая культура и спорт Холмогорского</w:t>
            </w:r>
            <w:r>
              <w:t xml:space="preserve"> муниципаль-ного</w:t>
            </w:r>
            <w:r w:rsidRPr="00392F85">
              <w:t xml:space="preserve"> района на 2015-2018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1975DA">
        <w:trPr>
          <w:trHeight w:val="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«Поддержка и развитие субъектов малого и среднего предпринимательства в МО «Холмогорский муниципаль</w:t>
            </w:r>
            <w:r>
              <w:t>-</w:t>
            </w:r>
            <w:r w:rsidRPr="00392F85">
              <w:t>ный район» на 2015-2018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9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«Организация общественных ра</w:t>
            </w:r>
            <w:r>
              <w:t>бот в Холмогорском муниципальном районе в 2016-2018</w:t>
            </w:r>
            <w:r w:rsidRPr="00392F85">
              <w:t xml:space="preserve"> годах»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8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«Строительство и капиталь</w:t>
            </w:r>
            <w:r>
              <w:t>-</w:t>
            </w:r>
            <w:r w:rsidRPr="00392F85">
              <w:t>ный ремонт объектов мун</w:t>
            </w:r>
            <w:r>
              <w:t>иципальной собствен-ности на 2017-2021</w:t>
            </w:r>
            <w:r w:rsidRPr="00392F85"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</w:t>
            </w:r>
            <w:r>
              <w:t>Развитие земельно-имущест-венных отношений</w:t>
            </w:r>
            <w:r w:rsidRPr="00392F85">
              <w:t xml:space="preserve"> в муни</w:t>
            </w:r>
            <w:r>
              <w:t>-</w:t>
            </w:r>
            <w:r w:rsidRPr="00392F85">
              <w:t xml:space="preserve">ципальном </w:t>
            </w:r>
            <w:r>
              <w:t>образовании «Х</w:t>
            </w:r>
            <w:r w:rsidRPr="00392F85">
              <w:t>олмогорс</w:t>
            </w:r>
            <w:r>
              <w:t>кий муниципаль-ный район» на 2017-2021</w:t>
            </w:r>
            <w:r w:rsidRPr="00392F85"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392F85">
              <w:t>«Развитие транспортной системы МО «Холмогорс</w:t>
            </w:r>
            <w:r>
              <w:t>кий муниципальный район» на 2017-2021</w:t>
            </w:r>
            <w:r w:rsidRPr="00392F85">
              <w:t xml:space="preserve">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B92E59">
              <w:t>«Реализация молодёжной и семейной политики в Холмо</w:t>
            </w:r>
            <w:r>
              <w:t>-</w:t>
            </w:r>
            <w:r w:rsidRPr="00B92E59">
              <w:t>горском районе (2016-2020 годы)»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30349C">
            <w:pPr>
              <w:rPr>
                <w:b/>
                <w:bCs/>
                <w:color w:val="000000"/>
              </w:rPr>
            </w:pPr>
            <w:r w:rsidRPr="00B92E59">
              <w:t>«Профилактика правонару</w:t>
            </w:r>
            <w:r>
              <w:t>-</w:t>
            </w:r>
            <w:r w:rsidRPr="00B92E59">
              <w:t>шений на территории Холмогорского муниципаль</w:t>
            </w:r>
            <w:r>
              <w:t>-</w:t>
            </w:r>
            <w:r w:rsidRPr="00B92E59">
              <w:t>ного района на 2016-2018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A86ECA">
            <w:pPr>
              <w:rPr>
                <w:b/>
                <w:bCs/>
                <w:color w:val="000000"/>
              </w:rPr>
            </w:pPr>
            <w:r w:rsidRPr="00B92E59">
              <w:t>«Поддержка социально ориентированных некоммер</w:t>
            </w:r>
            <w:r>
              <w:t>-</w:t>
            </w:r>
            <w:r w:rsidRPr="00B92E59">
              <w:t>ческих организаций Холмо</w:t>
            </w:r>
            <w:r>
              <w:t>-</w:t>
            </w:r>
            <w:r w:rsidRPr="00B92E59">
              <w:t>горского муниципального района на 2016-2018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30349C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Pr="00720271" w:rsidRDefault="003565E9" w:rsidP="0030349C">
            <w:r>
              <w:t>«Энергосбережение и повышение энергетической эффективности муниципаль-ного образования «Холмо-горский муниципальный район» на 2017-2020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565E9" w:rsidTr="00720271">
        <w:trPr>
          <w:trHeight w:val="1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5E9" w:rsidRDefault="003565E9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72027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t>«Развитие туризма в Холмогорском муниципаль-ном районе на 2017-2021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Pr="00720271" w:rsidRDefault="003565E9" w:rsidP="0030349C">
            <w:pPr>
              <w:jc w:val="center"/>
              <w:rPr>
                <w:b/>
                <w:bCs/>
                <w:color w:val="000000"/>
              </w:rPr>
            </w:pPr>
            <w:r w:rsidRPr="00720271"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Pr="00720271" w:rsidRDefault="003565E9" w:rsidP="0030349C">
            <w:pPr>
              <w:jc w:val="center"/>
              <w:rPr>
                <w:b/>
                <w:bCs/>
                <w:color w:val="000000"/>
              </w:rPr>
            </w:pPr>
            <w:r w:rsidRPr="00720271"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3034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565E9" w:rsidTr="00720271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5E9" w:rsidRDefault="003565E9" w:rsidP="0030349C">
            <w:pPr>
              <w:jc w:val="center"/>
              <w:rPr>
                <w:color w:val="000000"/>
              </w:rPr>
            </w:pPr>
          </w:p>
          <w:p w:rsidR="003565E9" w:rsidRDefault="003565E9" w:rsidP="0030349C">
            <w:pPr>
              <w:jc w:val="center"/>
              <w:rPr>
                <w:color w:val="000000"/>
              </w:rPr>
            </w:pPr>
          </w:p>
          <w:p w:rsidR="003565E9" w:rsidRDefault="003565E9" w:rsidP="0030349C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65E9" w:rsidRDefault="003565E9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636 583,0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177 181,0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459 402,0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65E9" w:rsidRDefault="003565E9" w:rsidP="00BD0AA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565E9" w:rsidRDefault="003565E9"/>
    <w:sectPr w:rsidR="003565E9" w:rsidSect="001975DA">
      <w:pgSz w:w="11906" w:h="16838"/>
      <w:pgMar w:top="53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31E"/>
    <w:rsid w:val="000E0FC4"/>
    <w:rsid w:val="000E2224"/>
    <w:rsid w:val="001975DA"/>
    <w:rsid w:val="001E5004"/>
    <w:rsid w:val="002C4E7C"/>
    <w:rsid w:val="0030349C"/>
    <w:rsid w:val="003565E9"/>
    <w:rsid w:val="003743D5"/>
    <w:rsid w:val="00392F85"/>
    <w:rsid w:val="003D6830"/>
    <w:rsid w:val="00580656"/>
    <w:rsid w:val="005A788D"/>
    <w:rsid w:val="006A4C61"/>
    <w:rsid w:val="00720271"/>
    <w:rsid w:val="00731438"/>
    <w:rsid w:val="008F0C0E"/>
    <w:rsid w:val="0092582A"/>
    <w:rsid w:val="00984007"/>
    <w:rsid w:val="00A712F1"/>
    <w:rsid w:val="00A86ECA"/>
    <w:rsid w:val="00B16893"/>
    <w:rsid w:val="00B92E59"/>
    <w:rsid w:val="00BD0AA5"/>
    <w:rsid w:val="00CC24E9"/>
    <w:rsid w:val="00DF131E"/>
    <w:rsid w:val="00EF5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31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 Знак Знак Знак"/>
    <w:basedOn w:val="Normal"/>
    <w:uiPriority w:val="99"/>
    <w:rsid w:val="00DF131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2</Pages>
  <Words>384</Words>
  <Characters>2194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КСП 2</cp:lastModifiedBy>
  <cp:revision>5</cp:revision>
  <dcterms:created xsi:type="dcterms:W3CDTF">2015-12-13T11:39:00Z</dcterms:created>
  <dcterms:modified xsi:type="dcterms:W3CDTF">2017-12-08T05:50:00Z</dcterms:modified>
</cp:coreProperties>
</file>